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36D88" w14:textId="77777777" w:rsidR="00BA3941" w:rsidRDefault="00BA3941" w:rsidP="00BA3941">
      <w:pPr>
        <w:pStyle w:val="NoSpacing"/>
        <w:rPr>
          <w:sz w:val="22"/>
        </w:rPr>
      </w:pPr>
      <w:r>
        <w:rPr>
          <w:sz w:val="22"/>
          <w:u w:val="single"/>
        </w:rPr>
        <w:t>Edmund FULLER</w:t>
      </w:r>
      <w:r>
        <w:rPr>
          <w:sz w:val="22"/>
        </w:rPr>
        <w:t xml:space="preserve">  </w:t>
      </w:r>
      <w:proofErr w:type="gramStart"/>
      <w:r>
        <w:rPr>
          <w:sz w:val="22"/>
        </w:rPr>
        <w:t xml:space="preserve">   (</w:t>
      </w:r>
      <w:proofErr w:type="gramEnd"/>
      <w:r>
        <w:rPr>
          <w:sz w:val="22"/>
        </w:rPr>
        <w:t>fl.1415)</w:t>
      </w:r>
    </w:p>
    <w:p w14:paraId="46FDE22F" w14:textId="77777777" w:rsidR="00BA3941" w:rsidRDefault="00BA3941" w:rsidP="00BA3941">
      <w:pPr>
        <w:pStyle w:val="NoSpacing"/>
        <w:rPr>
          <w:sz w:val="22"/>
        </w:rPr>
      </w:pPr>
    </w:p>
    <w:p w14:paraId="14DAEE82" w14:textId="77777777" w:rsidR="00BA3941" w:rsidRDefault="00BA3941" w:rsidP="00BA3941">
      <w:pPr>
        <w:pStyle w:val="NoSpacing"/>
        <w:rPr>
          <w:sz w:val="22"/>
        </w:rPr>
      </w:pPr>
    </w:p>
    <w:p w14:paraId="2DFCA501" w14:textId="77777777" w:rsidR="00BA3941" w:rsidRDefault="00BA3941" w:rsidP="00BA3941">
      <w:pPr>
        <w:pStyle w:val="NoSpacing"/>
        <w:rPr>
          <w:sz w:val="22"/>
        </w:rPr>
      </w:pPr>
      <w:r>
        <w:rPr>
          <w:sz w:val="22"/>
        </w:rPr>
        <w:t>21 Nov.1415</w:t>
      </w:r>
      <w:r>
        <w:rPr>
          <w:sz w:val="22"/>
        </w:rPr>
        <w:tab/>
        <w:t>He was appointed searcher of ships in the port of Yarmouth and all adjacent</w:t>
      </w:r>
    </w:p>
    <w:p w14:paraId="5052DE8B" w14:textId="77777777" w:rsidR="00BA3941" w:rsidRDefault="00BA3941" w:rsidP="00BA3941">
      <w:pPr>
        <w:pStyle w:val="NoSpacing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ports and places.     (C.F.R. 1413-22 p.297)</w:t>
      </w:r>
    </w:p>
    <w:p w14:paraId="163069C4" w14:textId="77777777" w:rsidR="00BA3941" w:rsidRDefault="00BA3941" w:rsidP="00BA3941">
      <w:pPr>
        <w:pStyle w:val="NoSpacing"/>
        <w:rPr>
          <w:sz w:val="22"/>
        </w:rPr>
      </w:pPr>
    </w:p>
    <w:p w14:paraId="5A5653ED" w14:textId="77777777" w:rsidR="00BA3941" w:rsidRDefault="00BA3941" w:rsidP="00BA3941">
      <w:pPr>
        <w:pStyle w:val="NoSpacing"/>
        <w:rPr>
          <w:sz w:val="22"/>
        </w:rPr>
      </w:pPr>
    </w:p>
    <w:p w14:paraId="3CDE8F21" w14:textId="77777777" w:rsidR="00BA3941" w:rsidRPr="00F23697" w:rsidRDefault="00BA3941" w:rsidP="00BA3941">
      <w:pPr>
        <w:pStyle w:val="NoSpacing"/>
        <w:rPr>
          <w:sz w:val="22"/>
        </w:rPr>
      </w:pPr>
      <w:r>
        <w:rPr>
          <w:sz w:val="22"/>
        </w:rPr>
        <w:t>19 November 2024</w:t>
      </w:r>
    </w:p>
    <w:p w14:paraId="28475A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AD92B" w14:textId="77777777" w:rsidR="00BA3941" w:rsidRDefault="00BA3941" w:rsidP="009139A6">
      <w:r>
        <w:separator/>
      </w:r>
    </w:p>
  </w:endnote>
  <w:endnote w:type="continuationSeparator" w:id="0">
    <w:p w14:paraId="09226711" w14:textId="77777777" w:rsidR="00BA3941" w:rsidRDefault="00BA39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952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C97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E3D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E5343" w14:textId="77777777" w:rsidR="00BA3941" w:rsidRDefault="00BA3941" w:rsidP="009139A6">
      <w:r>
        <w:separator/>
      </w:r>
    </w:p>
  </w:footnote>
  <w:footnote w:type="continuationSeparator" w:id="0">
    <w:p w14:paraId="7845C516" w14:textId="77777777" w:rsidR="00BA3941" w:rsidRDefault="00BA39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7C5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826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299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941"/>
    <w:rsid w:val="000666E0"/>
    <w:rsid w:val="002510B7"/>
    <w:rsid w:val="00270799"/>
    <w:rsid w:val="005C130B"/>
    <w:rsid w:val="00637245"/>
    <w:rsid w:val="00826F5C"/>
    <w:rsid w:val="009139A6"/>
    <w:rsid w:val="009411C2"/>
    <w:rsid w:val="009448BB"/>
    <w:rsid w:val="00947624"/>
    <w:rsid w:val="00A3176C"/>
    <w:rsid w:val="00AE65F8"/>
    <w:rsid w:val="00BA00AB"/>
    <w:rsid w:val="00BA3941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2908E"/>
  <w15:chartTrackingRefBased/>
  <w15:docId w15:val="{E49D311B-98DC-4ABC-91A7-266E39F5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2024-11-19T20:54:00Z</dcterms:created>
  <dcterms:modified xsi:type="dcterms:W3CDTF">2024-11-19T20:54:00Z</dcterms:modified>
</cp:coreProperties>
</file>